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9CC" w:rsidRDefault="002069CC" w:rsidP="002069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Alice SHORT</w:t>
      </w:r>
      <w:r>
        <w:t xml:space="preserve">   </w:t>
      </w:r>
      <w:proofErr w:type="gramStart"/>
      <w:r>
        <w:t xml:space="preserve">   (</w:t>
      </w:r>
      <w:proofErr w:type="gramEnd"/>
      <w:r>
        <w:t>fl.1499)</w:t>
      </w:r>
    </w:p>
    <w:p w:rsidR="002069CC" w:rsidRDefault="002069CC" w:rsidP="002069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Folkestone, Kent.</w:t>
      </w:r>
    </w:p>
    <w:p w:rsidR="002069CC" w:rsidRDefault="002069CC" w:rsidP="002069C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069CC" w:rsidRDefault="002069CC" w:rsidP="002069C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069CC" w:rsidRDefault="002069CC" w:rsidP="002069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1499</w:t>
      </w:r>
      <w:r>
        <w:tab/>
        <w:t>She made her Will.   (Plomer p.431)</w:t>
      </w:r>
    </w:p>
    <w:p w:rsidR="002069CC" w:rsidRDefault="002069CC" w:rsidP="002069C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069CC" w:rsidRDefault="002069CC" w:rsidP="002069C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069CC" w:rsidRDefault="002069CC" w:rsidP="002069C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2069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9CC" w:rsidRDefault="002069CC" w:rsidP="00E71FC3">
      <w:pPr>
        <w:spacing w:after="0" w:line="240" w:lineRule="auto"/>
      </w:pPr>
      <w:r>
        <w:separator/>
      </w:r>
    </w:p>
  </w:endnote>
  <w:endnote w:type="continuationSeparator" w:id="0">
    <w:p w:rsidR="002069CC" w:rsidRDefault="002069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9CC" w:rsidRDefault="002069CC" w:rsidP="00E71FC3">
      <w:pPr>
        <w:spacing w:after="0" w:line="240" w:lineRule="auto"/>
      </w:pPr>
      <w:r>
        <w:separator/>
      </w:r>
    </w:p>
  </w:footnote>
  <w:footnote w:type="continuationSeparator" w:id="0">
    <w:p w:rsidR="002069CC" w:rsidRDefault="002069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CC"/>
    <w:rsid w:val="001A7C09"/>
    <w:rsid w:val="002069C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8534A7-F854-4B6C-A3EB-480A5456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2016-12-06T16:38:00Z</dcterms:created>
  <dcterms:modified xsi:type="dcterms:W3CDTF">2016-12-06T16:39:00Z</dcterms:modified>
</cp:coreProperties>
</file>